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A6FE6" w14:textId="77777777" w:rsidR="00A41249" w:rsidRPr="008642EC" w:rsidRDefault="00A41249" w:rsidP="00A4124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7F38BE5" w14:textId="77777777" w:rsidR="00A41249" w:rsidRDefault="00A41249" w:rsidP="00A41249">
      <w:pPr>
        <w:pStyle w:val="BasicParagraph"/>
        <w:suppressAutoHyphens/>
        <w:spacing w:line="240" w:lineRule="auto"/>
        <w:rPr>
          <w:rFonts w:ascii="Times New Roman" w:hAnsi="Times New Roman" w:cs="Times New Roman"/>
          <w:b/>
          <w:bCs/>
          <w:color w:val="000000" w:themeColor="text1"/>
          <w:sz w:val="21"/>
          <w:szCs w:val="21"/>
        </w:rPr>
      </w:pPr>
    </w:p>
    <w:p w14:paraId="254A92A8" w14:textId="77777777" w:rsidR="00A41249" w:rsidRPr="00582653" w:rsidRDefault="00A41249" w:rsidP="00A4124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8E8EEEE" w14:textId="77777777" w:rsidR="00A41249" w:rsidRDefault="00A41249" w:rsidP="00A412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22E744" w14:textId="77777777" w:rsidR="00A41249" w:rsidRDefault="00A41249" w:rsidP="00A4124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50F0E7E" w14:textId="77777777" w:rsidR="00A41249" w:rsidRPr="00582653" w:rsidRDefault="00A41249" w:rsidP="00A4124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064CDAE" wp14:editId="5633477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DABDC1B" w14:textId="15F3C81B" w:rsidR="00A41249" w:rsidRDefault="00A41249" w:rsidP="00A412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CHCMGT003_Toolkit_7_Assessment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527B39B" w14:textId="77777777" w:rsidR="00A41249" w:rsidRDefault="00A41249" w:rsidP="00A4124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21F2D6" w14:textId="77777777" w:rsidR="00A41249" w:rsidRPr="00582653" w:rsidRDefault="00A41249" w:rsidP="00A412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46DD80E" w14:textId="77777777" w:rsidR="00A41249" w:rsidRPr="00582653" w:rsidRDefault="00A41249" w:rsidP="00A412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5066288" w14:textId="77777777" w:rsidR="00A41249" w:rsidRPr="008642EC" w:rsidRDefault="00A41249" w:rsidP="00A41249">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0FEE642" w14:textId="77777777" w:rsidR="00A41249" w:rsidRPr="008642EC" w:rsidRDefault="00A41249" w:rsidP="00A41249">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DD42633" w14:textId="77777777" w:rsidR="00A41249" w:rsidRPr="00582653" w:rsidRDefault="00A41249" w:rsidP="00A412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ECA6384" w14:textId="77777777" w:rsidR="00A41249" w:rsidRPr="008642EC" w:rsidRDefault="00A41249" w:rsidP="00A41249">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558BBDC" w14:textId="77777777" w:rsidR="00A41249" w:rsidRPr="008642EC" w:rsidRDefault="00A41249" w:rsidP="00A41249">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82BB8F8" w14:textId="77777777" w:rsidR="00A41249" w:rsidRPr="00582653" w:rsidRDefault="00A41249" w:rsidP="00A41249">
      <w:pPr>
        <w:pStyle w:val="BasicParagraph"/>
        <w:suppressAutoHyphens/>
        <w:spacing w:line="240" w:lineRule="auto"/>
        <w:rPr>
          <w:rFonts w:ascii="Times New Roman" w:hAnsi="Times New Roman" w:cs="Times New Roman"/>
          <w:color w:val="000000" w:themeColor="text1"/>
          <w:sz w:val="21"/>
          <w:szCs w:val="21"/>
        </w:rPr>
      </w:pPr>
    </w:p>
    <w:p w14:paraId="3063D7F6" w14:textId="77777777" w:rsidR="00A41249" w:rsidRPr="00582653" w:rsidRDefault="00A41249" w:rsidP="00A4124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160D85B" w14:textId="77777777" w:rsidR="00A41249" w:rsidRDefault="00A41249" w:rsidP="00A412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58C251" w14:textId="77777777" w:rsidR="00A41249" w:rsidRDefault="00A41249" w:rsidP="00A41249">
      <w:pPr>
        <w:pStyle w:val="BasicParagraph"/>
        <w:suppressAutoHyphens/>
        <w:spacing w:line="240" w:lineRule="auto"/>
        <w:ind w:left="720"/>
        <w:rPr>
          <w:rFonts w:ascii="Times New Roman" w:hAnsi="Times New Roman" w:cs="Times New Roman"/>
          <w:color w:val="000000" w:themeColor="text1"/>
          <w:sz w:val="21"/>
          <w:szCs w:val="21"/>
        </w:rPr>
      </w:pPr>
    </w:p>
    <w:p w14:paraId="1723A487" w14:textId="77777777" w:rsidR="00A41249" w:rsidRDefault="00A41249" w:rsidP="00A412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D6B7AE0" w14:textId="77777777" w:rsidR="00A41249" w:rsidRDefault="00A41249" w:rsidP="00A41249">
      <w:pPr>
        <w:pStyle w:val="BasicParagraph"/>
        <w:suppressAutoHyphens/>
        <w:spacing w:line="240" w:lineRule="auto"/>
        <w:ind w:left="1440"/>
        <w:rPr>
          <w:rFonts w:ascii="Times New Roman" w:hAnsi="Times New Roman" w:cs="Times New Roman"/>
          <w:color w:val="000000" w:themeColor="text1"/>
          <w:sz w:val="21"/>
          <w:szCs w:val="21"/>
        </w:rPr>
      </w:pPr>
    </w:p>
    <w:p w14:paraId="2F55C72E" w14:textId="77777777" w:rsidR="00A41249" w:rsidRDefault="00A41249" w:rsidP="00A412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8C70775" w14:textId="77777777" w:rsidR="00A41249" w:rsidRDefault="00A41249" w:rsidP="00A41249">
      <w:pPr>
        <w:pStyle w:val="BasicParagraph"/>
        <w:suppressAutoHyphens/>
        <w:spacing w:line="240" w:lineRule="auto"/>
        <w:ind w:left="1440"/>
        <w:rPr>
          <w:rFonts w:ascii="Times New Roman" w:hAnsi="Times New Roman" w:cs="Times New Roman"/>
          <w:color w:val="000000" w:themeColor="text1"/>
          <w:sz w:val="21"/>
          <w:szCs w:val="21"/>
        </w:rPr>
      </w:pPr>
    </w:p>
    <w:p w14:paraId="5675BB84" w14:textId="77777777" w:rsidR="00A41249" w:rsidRDefault="00A41249" w:rsidP="00A4124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53EDAF5" w14:textId="77777777" w:rsidR="00A41249" w:rsidRDefault="00A41249">
      <w:pPr>
        <w:spacing w:before="0" w:after="160" w:line="259" w:lineRule="auto"/>
      </w:pPr>
      <w:bookmarkStart w:id="0" w:name="_GoBack"/>
      <w:bookmarkEnd w:id="0"/>
      <w:r>
        <w:br w:type="page"/>
      </w:r>
    </w:p>
    <w:p w14:paraId="48D01FAA" w14:textId="3230627B" w:rsidR="008F3D22" w:rsidRDefault="00883C27" w:rsidP="00953E2B">
      <w:r w:rsidRPr="007B49F4">
        <w:rPr>
          <w:noProof/>
        </w:rPr>
        <w:lastRenderedPageBreak/>
        <w:drawing>
          <wp:anchor distT="0" distB="0" distL="114300" distR="114300" simplePos="0" relativeHeight="251661312" behindDoc="0" locked="0" layoutInCell="1" allowOverlap="1" wp14:anchorId="451CD0BB" wp14:editId="27625039">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384E37BE" w14:textId="65B58D16" w:rsidR="00405B4A" w:rsidRDefault="00405B4A" w:rsidP="00953E2B">
      <w:pPr>
        <w:rPr>
          <w:rStyle w:val="eop"/>
          <w:rFonts w:cs="Calibri Light"/>
          <w:color w:val="000000"/>
          <w:shd w:val="clear" w:color="auto" w:fill="FFFFFF"/>
        </w:rPr>
      </w:pPr>
      <w:r>
        <w:rPr>
          <w:rStyle w:val="normaltextrun"/>
          <w:rFonts w:cs="Calibri Light"/>
          <w:color w:val="000000"/>
          <w:shd w:val="clear" w:color="auto" w:fill="FFFFFF"/>
        </w:rPr>
        <w:t>All tasks for this unit ask you to respond to a Case study of an organisation.</w:t>
      </w:r>
      <w:r w:rsidR="004C3B5C">
        <w:rPr>
          <w:rStyle w:val="normaltextrun"/>
          <w:rFonts w:cs="Calibri Light"/>
          <w:color w:val="000000"/>
          <w:shd w:val="clear" w:color="auto" w:fill="FFFFFF"/>
        </w:rPr>
        <w:t xml:space="preserve"> </w:t>
      </w:r>
      <w:r>
        <w:rPr>
          <w:rStyle w:val="normaltextrun"/>
          <w:rFonts w:cs="Calibri Light"/>
          <w:color w:val="000000"/>
          <w:shd w:val="clear" w:color="auto" w:fill="FFFFFF"/>
        </w:rPr>
        <w:t>The Case study does not specifically identify the type of organisation, so please assume it aligns to your sector. We have used the terms Chief Executive Officer ‘CEO’ and Senior Leaders to refer to senior staff members, but feel free to utilise senior roles more appropriate to your sector in your responses if you prefer.</w:t>
      </w:r>
      <w:r>
        <w:rPr>
          <w:rStyle w:val="eop"/>
          <w:rFonts w:cs="Calibri Light"/>
          <w:color w:val="000000"/>
          <w:shd w:val="clear" w:color="auto" w:fill="FFFFFF"/>
        </w:rPr>
        <w:t> </w:t>
      </w:r>
    </w:p>
    <w:p w14:paraId="6F47DA6A" w14:textId="346B385E" w:rsidR="00405B4A" w:rsidRDefault="00405B4A" w:rsidP="00405B4A">
      <w:pPr>
        <w:pStyle w:val="Activty-Band-Top"/>
      </w:pPr>
      <w:r>
        <w:t>Scenario</w:t>
      </w:r>
      <w:r w:rsidR="004C12EE">
        <w:t xml:space="preserve"> </w:t>
      </w:r>
      <w:r w:rsidR="00901232">
        <w:t>–</w:t>
      </w:r>
      <w:r>
        <w:t xml:space="preserve"> </w:t>
      </w:r>
      <w:r w:rsidR="00901232">
        <w:t>Developing plans</w:t>
      </w:r>
    </w:p>
    <w:p w14:paraId="6164AC06" w14:textId="4B669ADD" w:rsidR="00286FA1" w:rsidRDefault="00286FA1" w:rsidP="0048484F">
      <w:r>
        <w:t>MPower108 is a disability service provider registered under the NDIS (National Disability Insurance Scheme). The executive board, CEO (Chief Executive Officer) and COO (Chief Operation Officer) have established the upcoming strategy for the organisation’s next fiscal year. The</w:t>
      </w:r>
      <w:r w:rsidRPr="00286FA1">
        <w:t xml:space="preserve"> strategic goals and objectives have been released within the organisation </w:t>
      </w:r>
      <w:r>
        <w:t xml:space="preserve">and </w:t>
      </w:r>
      <w:r w:rsidR="002A5C53">
        <w:t>senior managers</w:t>
      </w:r>
      <w:r w:rsidRPr="00286FA1">
        <w:t xml:space="preserve"> </w:t>
      </w:r>
      <w:r w:rsidR="00A51E83">
        <w:t>have come together to create</w:t>
      </w:r>
      <w:r w:rsidRPr="00286FA1">
        <w:t xml:space="preserve"> organisational plan</w:t>
      </w:r>
      <w:r>
        <w:t>s</w:t>
      </w:r>
      <w:r w:rsidRPr="00286FA1">
        <w:t xml:space="preserve"> for their area.</w:t>
      </w:r>
    </w:p>
    <w:p w14:paraId="2614EDFE" w14:textId="4D08CB75" w:rsidR="00A51E83" w:rsidRDefault="00A51E83" w:rsidP="0048484F">
      <w:r w:rsidRPr="00A51E83">
        <w:t>Review the MPower108 Case Study Background document to ascertain the strategic goals and objectives for the organisation.</w:t>
      </w:r>
    </w:p>
    <w:p w14:paraId="7002DFFB" w14:textId="0A7AB781" w:rsidR="00A43859" w:rsidRDefault="00845C1D" w:rsidP="0048484F">
      <w:r>
        <w:t>Frontline Leader of the Brisbane centre</w:t>
      </w:r>
      <w:r w:rsidR="002A5C53">
        <w:t xml:space="preserve">, </w:t>
      </w:r>
      <w:r>
        <w:t>Liam Azure</w:t>
      </w:r>
      <w:r w:rsidR="002A5C53">
        <w:t xml:space="preserve">, is completing </w:t>
      </w:r>
      <w:r>
        <w:t>the operational plan with Team Leader</w:t>
      </w:r>
      <w:r w:rsidR="002A5C53">
        <w:t>,</w:t>
      </w:r>
      <w:r>
        <w:t xml:space="preserve"> Peter Perry. They are</w:t>
      </w:r>
      <w:r w:rsidR="002A5C53">
        <w:t xml:space="preserve"> focusing on</w:t>
      </w:r>
      <w:r>
        <w:t xml:space="preserve"> contributing to</w:t>
      </w:r>
      <w:r w:rsidR="002A5C53">
        <w:t xml:space="preserve"> t</w:t>
      </w:r>
      <w:r>
        <w:t>wo</w:t>
      </w:r>
      <w:r w:rsidR="002A5C53">
        <w:t xml:space="preserve"> organisational goal</w:t>
      </w:r>
      <w:r>
        <w:t>s</w:t>
      </w:r>
      <w:r w:rsidR="00A43859">
        <w:t>:</w:t>
      </w:r>
    </w:p>
    <w:p w14:paraId="135C6A43" w14:textId="56E65FBE" w:rsidR="00845C1D" w:rsidRDefault="00845C1D" w:rsidP="00845C1D">
      <w:pPr>
        <w:pStyle w:val="StandardBullets0"/>
        <w:rPr>
          <w:lang w:val="en-US"/>
        </w:rPr>
      </w:pPr>
      <w:r w:rsidRPr="000B5290">
        <w:rPr>
          <w:lang w:val="en-US"/>
        </w:rPr>
        <w:t>Remain competitive and not only retain but increase its market share</w:t>
      </w:r>
    </w:p>
    <w:p w14:paraId="669B72D7" w14:textId="77777777" w:rsidR="00845C1D" w:rsidRPr="000B5290" w:rsidRDefault="00845C1D" w:rsidP="00845C1D">
      <w:pPr>
        <w:pStyle w:val="StandardBullets0"/>
        <w:rPr>
          <w:lang w:val="en-US"/>
        </w:rPr>
      </w:pPr>
      <w:r w:rsidRPr="000B5290">
        <w:rPr>
          <w:lang w:val="en-US"/>
        </w:rPr>
        <w:t>Provide high quality and safe services to customers</w:t>
      </w:r>
      <w:r>
        <w:rPr>
          <w:lang w:val="en-US"/>
        </w:rPr>
        <w:t>.</w:t>
      </w:r>
      <w:r w:rsidRPr="000B5290">
        <w:rPr>
          <w:lang w:val="en-US"/>
        </w:rPr>
        <w:t xml:space="preserve">  </w:t>
      </w:r>
    </w:p>
    <w:p w14:paraId="1F59FF3B" w14:textId="4E9FD62D" w:rsidR="00C7536D" w:rsidRDefault="00E36C88" w:rsidP="00A43859">
      <w:r>
        <w:t>The Brisbane centre has acquired more clients than usual so Liam and Peter both believe they are in the best position to contribute to these goals.</w:t>
      </w:r>
    </w:p>
    <w:p w14:paraId="4CAFB42E" w14:textId="54430B6C" w:rsidR="00A43859" w:rsidRDefault="00E36C88" w:rsidP="00A43859">
      <w:r>
        <w:t xml:space="preserve">They know the challenge will be to maintain MPower108’s high service standards with increased workloads. What do they need to include in their plan? How can they work the most efficiently? What are the risks and </w:t>
      </w:r>
      <w:r w:rsidR="00E93C7D">
        <w:t>constraints to their planning? How will they address them?</w:t>
      </w:r>
      <w:r w:rsidR="0064364A">
        <w:t xml:space="preserve"> </w:t>
      </w:r>
    </w:p>
    <w:p w14:paraId="72BA7F11" w14:textId="7C1B07F7" w:rsidR="0064364A" w:rsidRDefault="0064364A" w:rsidP="0064364A">
      <w:pPr>
        <w:pStyle w:val="Activty-Band-Top"/>
      </w:pPr>
      <w:r>
        <w:t>Scenario – Human resource requirements</w:t>
      </w:r>
    </w:p>
    <w:p w14:paraId="2116A31F" w14:textId="51FC11F4" w:rsidR="00A13315" w:rsidRDefault="00747A64" w:rsidP="0064364A">
      <w:r>
        <w:t xml:space="preserve">MPower108’s Brisbane centre has experienced a </w:t>
      </w:r>
      <w:r w:rsidR="00A13315">
        <w:t xml:space="preserve">25% </w:t>
      </w:r>
      <w:r>
        <w:t>increase in clientele.</w:t>
      </w:r>
      <w:r w:rsidR="0064364A">
        <w:t xml:space="preserve"> </w:t>
      </w:r>
      <w:r>
        <w:t xml:space="preserve">Despite working longer hours to complete tasks, agreed client enquiry response times are not being met and complaints are increasing. </w:t>
      </w:r>
      <w:r w:rsidR="00A13315">
        <w:t xml:space="preserve">The Centre Senior Manager, Leo, received an agency complaint regarding the lack of attention to a recent referral. He has advised </w:t>
      </w:r>
      <w:r>
        <w:t xml:space="preserve">Frontline Leader, Liam Azure, </w:t>
      </w:r>
      <w:r w:rsidR="00A13315">
        <w:t xml:space="preserve">to “sort out his team”. </w:t>
      </w:r>
    </w:p>
    <w:p w14:paraId="3A3A8985" w14:textId="324F66F1" w:rsidR="00405B4A" w:rsidRDefault="00A13315" w:rsidP="0064364A">
      <w:r>
        <w:t>Liam knows he must make changes</w:t>
      </w:r>
      <w:r w:rsidR="004646E5">
        <w:t xml:space="preserve">. His own workload has increased and more of it seems to be work his Team Leader hasn’t the time to address. Liam </w:t>
      </w:r>
      <w:r>
        <w:t xml:space="preserve">asks for your help in addressing </w:t>
      </w:r>
      <w:r w:rsidR="004646E5">
        <w:t xml:space="preserve">his </w:t>
      </w:r>
      <w:r>
        <w:t>staffing needs.</w:t>
      </w:r>
      <w:r w:rsidR="004646E5">
        <w:t xml:space="preserve"> You will need to consider the structure of his team, its roles and responsibilities and develop plans to resource the team appropriately. Liam has </w:t>
      </w:r>
      <w:r w:rsidR="00BB3A92">
        <w:t>limited experience in employing staff, having worked his way up from Worker to Frontline Leader. He is looking to you to help recruit staff member/s</w:t>
      </w:r>
      <w:r w:rsidR="00732DF6">
        <w:t xml:space="preserve">. </w:t>
      </w:r>
      <w:r w:rsidR="00BB3A92">
        <w:t xml:space="preserve">You will </w:t>
      </w:r>
      <w:r w:rsidR="00BB3A92">
        <w:lastRenderedPageBreak/>
        <w:t>have access to a range of personal information regarding app</w:t>
      </w:r>
      <w:r w:rsidR="00732DF6">
        <w:t>licants and will need to maintain confidentiality according to MPowe</w:t>
      </w:r>
      <w:r w:rsidR="006B0410">
        <w:t>r</w:t>
      </w:r>
      <w:r w:rsidR="00732DF6">
        <w:t>108’s strict privacy policy.</w:t>
      </w:r>
    </w:p>
    <w:p w14:paraId="144BF4A2" w14:textId="2B38230A" w:rsidR="00BB3A92" w:rsidRDefault="00732DF6" w:rsidP="00732DF6">
      <w:pPr>
        <w:pStyle w:val="Activty-Band-Top"/>
      </w:pPr>
      <w:r>
        <w:t>Scenario – Training and induction</w:t>
      </w:r>
    </w:p>
    <w:p w14:paraId="39DE2E37" w14:textId="17B20749" w:rsidR="004646E5" w:rsidRDefault="00732DF6" w:rsidP="0064364A">
      <w:r>
        <w:t xml:space="preserve">Liam’s Brisbane centre team sees the addition of a new Worker, Darren, from outside MPower108.  </w:t>
      </w:r>
      <w:r w:rsidR="009965DF">
        <w:t>Amie Pho, a Worker from the Melbourne centre has moved to Brisbane and been promoted to the position of a second Team Leader.</w:t>
      </w:r>
    </w:p>
    <w:p w14:paraId="662C6B0E" w14:textId="026B4CEE" w:rsidR="009965DF" w:rsidRDefault="000A56CF" w:rsidP="0064364A">
      <w:r>
        <w:t xml:space="preserve">As Frontline Leader, </w:t>
      </w:r>
      <w:r w:rsidR="009965DF">
        <w:t xml:space="preserve">Liam needs to consider the training requirements of his new team. </w:t>
      </w:r>
      <w:r w:rsidR="000F5E28">
        <w:t>Darren</w:t>
      </w:r>
      <w:r w:rsidR="007C73EA">
        <w:t xml:space="preserve"> </w:t>
      </w:r>
      <w:r w:rsidR="005C0497">
        <w:t xml:space="preserve">has worked in disability services and is unfamiliar with MPower108. Amie has no leadership experience, though she has significant experience as an MPower108 </w:t>
      </w:r>
      <w:r w:rsidR="00240883">
        <w:t>W</w:t>
      </w:r>
      <w:r w:rsidR="005C0497">
        <w:t xml:space="preserve">orker. </w:t>
      </w:r>
    </w:p>
    <w:p w14:paraId="6C334D48" w14:textId="2AD3F383" w:rsidR="005C0497" w:rsidRDefault="005C0497" w:rsidP="0064364A">
      <w:r>
        <w:t xml:space="preserve">Liam must ensure all staff have access to training and development. He may not necessarily conduct all the training himself and will need to delegate effectively. Staffing changes can easily derail day to day operations so he must take steps to minimise disruptions. He may need to seek help from other departments or external providers in developing </w:t>
      </w:r>
      <w:r w:rsidR="00C25E60">
        <w:t>and upskilling his team members</w:t>
      </w:r>
      <w:r w:rsidR="001D19BA">
        <w:t>.</w:t>
      </w:r>
    </w:p>
    <w:p w14:paraId="765B0086" w14:textId="4DD4184E" w:rsidR="000A56CF" w:rsidRDefault="000A56CF" w:rsidP="000A56CF">
      <w:pPr>
        <w:pStyle w:val="Activty-Band-Top"/>
      </w:pPr>
      <w:r>
        <w:t>Scenario</w:t>
      </w:r>
      <w:r w:rsidR="00610C9A">
        <w:t xml:space="preserve"> </w:t>
      </w:r>
      <w:r>
        <w:t>– Self-reflect</w:t>
      </w:r>
      <w:r w:rsidR="00897145">
        <w:t>ion</w:t>
      </w:r>
    </w:p>
    <w:p w14:paraId="3BB867C9" w14:textId="06D1CA9F" w:rsidR="00897145" w:rsidRDefault="002D00AB" w:rsidP="000A56CF">
      <w:r>
        <w:t xml:space="preserve">Now that MPower108’s Brisbane centre team has </w:t>
      </w:r>
      <w:r w:rsidR="001A1B4A">
        <w:t>increased;</w:t>
      </w:r>
      <w:r>
        <w:t xml:space="preserve"> group dynamics have changed. Prior to the increase in clientele, Frontline Leader, Liam’s highly experienced team</w:t>
      </w:r>
      <w:r w:rsidR="000464AD">
        <w:t>, under Team Leader, Peter Perry,</w:t>
      </w:r>
      <w:r>
        <w:t xml:space="preserve"> ran like clockwork. </w:t>
      </w:r>
      <w:r w:rsidR="000464AD">
        <w:t>Peter</w:t>
      </w:r>
      <w:r>
        <w:t xml:space="preserve"> managed the day to day activities effectively with minimal intervention. Now the team and work volume has changed, Liam is questioning </w:t>
      </w:r>
      <w:r w:rsidR="00897145">
        <w:t>his effectiveness in leading through the changes into the future.</w:t>
      </w:r>
    </w:p>
    <w:p w14:paraId="64F98C97" w14:textId="1B341C65" w:rsidR="00C25E60" w:rsidRDefault="00897145" w:rsidP="000A56CF">
      <w:r>
        <w:t xml:space="preserve">Does </w:t>
      </w:r>
      <w:r w:rsidR="002D00AB">
        <w:t xml:space="preserve">he </w:t>
      </w:r>
      <w:r>
        <w:t>need to</w:t>
      </w:r>
      <w:r w:rsidR="002D00AB">
        <w:t xml:space="preserve"> adjust his leadership approach, particularly </w:t>
      </w:r>
      <w:r>
        <w:t xml:space="preserve">when considering the </w:t>
      </w:r>
      <w:r w:rsidR="000464AD">
        <w:t>addition of Amie to his team</w:t>
      </w:r>
      <w:r>
        <w:t>? How?</w:t>
      </w:r>
    </w:p>
    <w:p w14:paraId="3B7C1920" w14:textId="447FE4D4" w:rsidR="00897145" w:rsidRDefault="00897145" w:rsidP="000A56CF">
      <w:r>
        <w:t xml:space="preserve">How can </w:t>
      </w:r>
      <w:r w:rsidR="000464AD">
        <w:t>Liam</w:t>
      </w:r>
      <w:r>
        <w:t xml:space="preserve"> ensure his leadership methods still align with MPower108’s values, goals, guidelines and policies? </w:t>
      </w:r>
    </w:p>
    <w:p w14:paraId="22A1D7FC" w14:textId="639847E3" w:rsidR="00897145" w:rsidRDefault="00897145" w:rsidP="000A56CF">
      <w:r>
        <w:t>How can Liam ensure he is up to date in his own skills and knowledge?</w:t>
      </w:r>
    </w:p>
    <w:p w14:paraId="640ACDB8" w14:textId="5D68D6E8" w:rsidR="00897145" w:rsidRDefault="00897145" w:rsidP="000A56CF">
      <w:r>
        <w:t>Liam’s relationship with his experienced Team Leader,</w:t>
      </w:r>
      <w:r w:rsidR="000464AD">
        <w:t xml:space="preserve"> Peter Perry,</w:t>
      </w:r>
      <w:r>
        <w:t xml:space="preserve"> </w:t>
      </w:r>
      <w:r w:rsidR="000464AD">
        <w:t>is one of mutual respect, support and trust. They started together at MPower108 a few years ago</w:t>
      </w:r>
      <w:r w:rsidR="00240883">
        <w:t xml:space="preserve"> and have become good friends</w:t>
      </w:r>
      <w:r w:rsidR="000464AD">
        <w:t>. Liam needs to make sure this relationship will not affect his ability to lead new Team Leader, Amie.</w:t>
      </w:r>
    </w:p>
    <w:p w14:paraId="710184B6" w14:textId="079C28C9" w:rsidR="009923B1" w:rsidRDefault="009923B1" w:rsidP="009923B1">
      <w:pPr>
        <w:pStyle w:val="Activty-Band-Top"/>
      </w:pPr>
      <w:r>
        <w:t xml:space="preserve">Scenario </w:t>
      </w:r>
      <w:r w:rsidR="00604BAB">
        <w:t>–</w:t>
      </w:r>
      <w:r>
        <w:t xml:space="preserve"> </w:t>
      </w:r>
      <w:r w:rsidR="00604BAB">
        <w:t xml:space="preserve">Encouraging </w:t>
      </w:r>
      <w:r w:rsidR="00CB4F11">
        <w:t>collaboration</w:t>
      </w:r>
    </w:p>
    <w:p w14:paraId="53A126C7" w14:textId="6789F25B" w:rsidR="009923B1" w:rsidRDefault="009923B1" w:rsidP="009923B1">
      <w:r>
        <w:t>Liam knows how easy it is for new teams to fracture</w:t>
      </w:r>
      <w:r w:rsidR="00807311">
        <w:t xml:space="preserve"> as dynamics change. Given how busy the </w:t>
      </w:r>
      <w:r w:rsidR="00604BAB">
        <w:t xml:space="preserve">MPower108 </w:t>
      </w:r>
      <w:r w:rsidR="00807311">
        <w:t>Brisbane centre is, the team will need to support each other more than ever to continue to reach their goals.</w:t>
      </w:r>
    </w:p>
    <w:p w14:paraId="568C38B3" w14:textId="77777777" w:rsidR="00807311" w:rsidRDefault="00807311" w:rsidP="009923B1">
      <w:r>
        <w:lastRenderedPageBreak/>
        <w:t xml:space="preserve">With the help of his Team Leaders, Peter and Amie, Liam wants to focus on cooperative support between the Team Leaders and the team of Workers. </w:t>
      </w:r>
    </w:p>
    <w:p w14:paraId="511687D7" w14:textId="67454688" w:rsidR="00807311" w:rsidRDefault="00807311" w:rsidP="009923B1">
      <w:r>
        <w:t xml:space="preserve">Liam also needs to ensure that Peter and Amie work together and support each other. He decides the first step is to ensure he adopts an open door policy </w:t>
      </w:r>
      <w:r w:rsidR="00604BAB">
        <w:t>and models the type of communication he wants to foster in the greater team – one that encourages regular, two-way communication and collaboration.</w:t>
      </w:r>
    </w:p>
    <w:p w14:paraId="75C751E0" w14:textId="2EEDB20D" w:rsidR="00604BAB" w:rsidRDefault="00604BAB" w:rsidP="009923B1">
      <w:r>
        <w:t xml:space="preserve">Liam recognises it will take time for the Workers to accept Amie as their Team Leader. One of the </w:t>
      </w:r>
      <w:r w:rsidR="006F2DB3">
        <w:t>workers, John,</w:t>
      </w:r>
      <w:r>
        <w:t xml:space="preserve"> applied for the Team Leader position and was unsuccessful. Peter may also struggle to accept Amie as his equal. Liam will need to consider how he can address </w:t>
      </w:r>
      <w:r w:rsidR="00CB4F11">
        <w:t>these risks that</w:t>
      </w:r>
      <w:r>
        <w:t xml:space="preserve"> impact</w:t>
      </w:r>
      <w:r w:rsidR="00CB4F11">
        <w:t xml:space="preserve"> </w:t>
      </w:r>
      <w:r>
        <w:t>new team relationships.</w:t>
      </w:r>
    </w:p>
    <w:p w14:paraId="0C62E1BA" w14:textId="502D3779" w:rsidR="00CB4F11" w:rsidRDefault="00604BAB" w:rsidP="00604BAB">
      <w:pPr>
        <w:pStyle w:val="Activty-Band-Top"/>
      </w:pPr>
      <w:r>
        <w:t>Scenario</w:t>
      </w:r>
      <w:r w:rsidR="00610C9A">
        <w:t xml:space="preserve"> </w:t>
      </w:r>
      <w:r w:rsidR="002D168E">
        <w:t>–</w:t>
      </w:r>
      <w:r>
        <w:t xml:space="preserve"> </w:t>
      </w:r>
      <w:r w:rsidR="002D168E">
        <w:t>Resolving conflict</w:t>
      </w:r>
    </w:p>
    <w:p w14:paraId="5807697E" w14:textId="0C6E941C" w:rsidR="002D168E" w:rsidRDefault="00CB4F11" w:rsidP="00CB4F11">
      <w:r>
        <w:t xml:space="preserve">Cracks are showing in MPower108’s Brisbane centre team. The newest team member, Darren, is used to a different type of roster and </w:t>
      </w:r>
      <w:r w:rsidR="00E132C2">
        <w:t xml:space="preserve">is finding it difficult to </w:t>
      </w:r>
      <w:r w:rsidR="00537D56">
        <w:t>start his shifts</w:t>
      </w:r>
      <w:r w:rsidR="00E132C2">
        <w:t xml:space="preserve"> on time. Last week he was confused with the roster system after struggling to access it and didn’t turn up for a </w:t>
      </w:r>
      <w:r w:rsidR="00537D56">
        <w:t xml:space="preserve">centre </w:t>
      </w:r>
      <w:r w:rsidR="00E132C2">
        <w:t>shift. Other team Workers, John and Monica were left “holding the fort” and complained to Team Leader, Peter Perry. Peter brushed off their concerns. In previous discussions it was decided Amie would coach and mentor Darren. Peter feels Workers should stop coming to him to solve their problems</w:t>
      </w:r>
      <w:r w:rsidR="002D168E">
        <w:t xml:space="preserve">. After all, there are two Team Leaders now, so his job should be more manageable than it is. </w:t>
      </w:r>
    </w:p>
    <w:p w14:paraId="364EA72D" w14:textId="5FB03775" w:rsidR="00604BAB" w:rsidRDefault="002D168E" w:rsidP="00CB4F11">
      <w:r>
        <w:t xml:space="preserve">Amie is aware team conflict could escalate. She recently attended conflict resolution training and decides to take the lead on addressing it. She accesses and reviews the following </w:t>
      </w:r>
      <w:r w:rsidR="00240883">
        <w:t xml:space="preserve">MPower108 </w:t>
      </w:r>
      <w:r>
        <w:t>policies and considers how to apply them to her team’s situation.</w:t>
      </w:r>
    </w:p>
    <w:p w14:paraId="79E8FC7B" w14:textId="3F77C62F" w:rsidR="002D168E" w:rsidRPr="001D19BA" w:rsidRDefault="002D168E" w:rsidP="001D19BA">
      <w:pPr>
        <w:pStyle w:val="StandardBullets0"/>
        <w:rPr>
          <w:i/>
        </w:rPr>
      </w:pPr>
      <w:r w:rsidRPr="001D19BA">
        <w:rPr>
          <w:i/>
        </w:rPr>
        <w:t>MPower108 Conflict resolution policy and procedures</w:t>
      </w:r>
    </w:p>
    <w:p w14:paraId="70FACD4A" w14:textId="7E73E9BD" w:rsidR="002D168E" w:rsidRPr="001D19BA" w:rsidRDefault="002D168E" w:rsidP="001D19BA">
      <w:pPr>
        <w:pStyle w:val="StandardBullets0"/>
        <w:rPr>
          <w:i/>
        </w:rPr>
      </w:pPr>
      <w:r w:rsidRPr="001D19BA">
        <w:rPr>
          <w:i/>
        </w:rPr>
        <w:t>MPower108 Grievance policy and procedures</w:t>
      </w:r>
    </w:p>
    <w:p w14:paraId="3FDB0041" w14:textId="79741D9D" w:rsidR="002D168E" w:rsidRDefault="002D168E" w:rsidP="00CB4F11">
      <w:r>
        <w:t>She considers what steps she needs to take to resolve the conflict, how she will support each person involved and the resources she may need to see harmony restored in the team.</w:t>
      </w:r>
    </w:p>
    <w:p w14:paraId="76A118ED" w14:textId="59C55E63" w:rsidR="00351EDF" w:rsidRDefault="00351EDF" w:rsidP="00CB4F11">
      <w:r>
        <w:t>Does Peter need to delegate some of his work? How will he do this?</w:t>
      </w:r>
    </w:p>
    <w:p w14:paraId="60E7B35D" w14:textId="3471AB16" w:rsidR="002D168E" w:rsidRDefault="002D168E" w:rsidP="002D168E">
      <w:pPr>
        <w:pStyle w:val="Activty-Band-Top"/>
      </w:pPr>
      <w:r>
        <w:t xml:space="preserve">Scenario </w:t>
      </w:r>
      <w:r w:rsidR="00C546D0">
        <w:t>– Assessing plans</w:t>
      </w:r>
    </w:p>
    <w:p w14:paraId="1D3EDACD" w14:textId="1336D7DB" w:rsidR="00240883" w:rsidRDefault="00A47B98" w:rsidP="00240883">
      <w:r>
        <w:t>MPower108’s Centre Senior Managers have advised their Frontline Leaders i</w:t>
      </w:r>
      <w:r w:rsidR="00240883">
        <w:t xml:space="preserve">t is time for a quarterly review </w:t>
      </w:r>
      <w:r>
        <w:t xml:space="preserve">of their teams’ </w:t>
      </w:r>
      <w:r w:rsidR="00240883">
        <w:t>plans</w:t>
      </w:r>
      <w:r>
        <w:t xml:space="preserve">, </w:t>
      </w:r>
      <w:r w:rsidR="00240883">
        <w:t xml:space="preserve">goals and objectives. </w:t>
      </w:r>
      <w:r>
        <w:t xml:space="preserve">Brisbane </w:t>
      </w:r>
      <w:r w:rsidR="00240883">
        <w:t>Frontline Leader, Liam, and his Team Leader, Peter Perry had developed an operational plan</w:t>
      </w:r>
      <w:r>
        <w:t xml:space="preserve"> that focused on the following strategic goals:</w:t>
      </w:r>
    </w:p>
    <w:p w14:paraId="23459B49" w14:textId="77777777" w:rsidR="00A47B98" w:rsidRPr="000B5290" w:rsidRDefault="00A47B98" w:rsidP="00A47B98">
      <w:pPr>
        <w:pStyle w:val="StandardBullets0"/>
        <w:rPr>
          <w:lang w:val="en-US"/>
        </w:rPr>
      </w:pPr>
      <w:r w:rsidRPr="000B5290">
        <w:rPr>
          <w:lang w:val="en-US"/>
        </w:rPr>
        <w:t>Remain competitive and not only retain but increase its market share</w:t>
      </w:r>
      <w:r>
        <w:rPr>
          <w:lang w:val="en-US"/>
        </w:rPr>
        <w:t>.</w:t>
      </w:r>
    </w:p>
    <w:p w14:paraId="334CA18E" w14:textId="77777777" w:rsidR="00A47B98" w:rsidRPr="000B5290" w:rsidRDefault="00A47B98" w:rsidP="00A47B98">
      <w:pPr>
        <w:pStyle w:val="StandardBullets0"/>
        <w:rPr>
          <w:lang w:val="en-US"/>
        </w:rPr>
      </w:pPr>
      <w:r w:rsidRPr="4B7F4B6F">
        <w:rPr>
          <w:lang w:val="en-US"/>
        </w:rPr>
        <w:t>Ensure our people are skilled and equipped to deliver quality service</w:t>
      </w:r>
      <w:r>
        <w:rPr>
          <w:lang w:val="en-US"/>
        </w:rPr>
        <w:t>.</w:t>
      </w:r>
    </w:p>
    <w:p w14:paraId="3A03A248" w14:textId="4758C0BC" w:rsidR="00A47B98" w:rsidRDefault="00A47B98" w:rsidP="00A47B98">
      <w:r>
        <w:lastRenderedPageBreak/>
        <w:t xml:space="preserve">Liam </w:t>
      </w:r>
      <w:r w:rsidR="00B30B0A">
        <w:t>schedule</w:t>
      </w:r>
      <w:r>
        <w:t xml:space="preserve">s a meeting with Team Leaders, Peter and Amie to evaluate the plan. He wants to know </w:t>
      </w:r>
      <w:r w:rsidR="00B30B0A">
        <w:t>how well the p</w:t>
      </w:r>
      <w:r w:rsidR="00B04C49">
        <w:t>reparations</w:t>
      </w:r>
      <w:r w:rsidR="00B30B0A">
        <w:t xml:space="preserve"> and practices they put in place met the team objectives and supported</w:t>
      </w:r>
      <w:r>
        <w:t xml:space="preserve"> the strategic goals</w:t>
      </w:r>
      <w:r w:rsidR="00B30B0A">
        <w:t>.</w:t>
      </w:r>
    </w:p>
    <w:p w14:paraId="0E49A72B" w14:textId="5779CBD2" w:rsidR="00B30B0A" w:rsidRDefault="00B30B0A" w:rsidP="00A47B98">
      <w:r>
        <w:t xml:space="preserve">Liam is proud his team has managed a 25% increase in clientele and feels the strategies they employed to do this have worked quite well, given client complaints have </w:t>
      </w:r>
      <w:r w:rsidR="00085B61">
        <w:t>stabilised compared to their previous trajectory</w:t>
      </w:r>
      <w:r>
        <w:t>.</w:t>
      </w:r>
      <w:r w:rsidR="00085B61">
        <w:t xml:space="preserve"> He would like to see complaints reduce further and seeks input from Amie and Peter.</w:t>
      </w:r>
    </w:p>
    <w:p w14:paraId="42D7D4D1" w14:textId="6FD4664D" w:rsidR="00B30B0A" w:rsidRDefault="00B30B0A" w:rsidP="00A47B98">
      <w:r>
        <w:t xml:space="preserve">Amie </w:t>
      </w:r>
      <w:r w:rsidR="00085B61">
        <w:t>indicates that the new Worker, Darren is becoming more confident as a team member, however he still takes too long to respond to client enquiries. He seems unable to recognise when and to whom he should refer enquiries and tries to deal with everything in-house instead of using referral networks and support systems in place.</w:t>
      </w:r>
    </w:p>
    <w:p w14:paraId="4265800C" w14:textId="2EFDE550" w:rsidR="006F2DB3" w:rsidRDefault="006F2DB3" w:rsidP="00A47B98">
      <w:r>
        <w:t xml:space="preserve">Peter mentions that one of the Workers, John, is lacking in motivation. He suspects it’s because Amie was given the Team Leader position instead of him. John is still getting his work done </w:t>
      </w:r>
      <w:r w:rsidR="00C546D0">
        <w:t xml:space="preserve">but his level of </w:t>
      </w:r>
      <w:r w:rsidR="00537D56">
        <w:t>client</w:t>
      </w:r>
      <w:r w:rsidR="00C546D0">
        <w:t xml:space="preserve"> service has slipped and many recent complaints have been about his abrupt manner.</w:t>
      </w:r>
    </w:p>
    <w:p w14:paraId="3CB03DAB" w14:textId="481D889B" w:rsidR="00B24BBF" w:rsidRDefault="00085B61" w:rsidP="00A47B98">
      <w:r>
        <w:t xml:space="preserve">Liam and Peter </w:t>
      </w:r>
      <w:r w:rsidR="006F2DB3">
        <w:t>were not fully aware of the impact new staff members would have on the team and its clients when they developed their operational plan. Together with Amie, they will adjust and improve the plan into the next quarter and beyond</w:t>
      </w:r>
      <w:r w:rsidR="00C546D0">
        <w:t xml:space="preserve">. </w:t>
      </w:r>
      <w:r w:rsidR="006A2980">
        <w:t>Liam will then be able to report back to his Senior Centre Manager.</w:t>
      </w:r>
    </w:p>
    <w:p w14:paraId="1141BE2A" w14:textId="66188D80" w:rsidR="006A2980" w:rsidRDefault="00C546D0" w:rsidP="00C546D0">
      <w:pPr>
        <w:pStyle w:val="Activty-Band-Top"/>
      </w:pPr>
      <w:r>
        <w:t xml:space="preserve">Scenario </w:t>
      </w:r>
      <w:r w:rsidR="00845C1D">
        <w:t>–</w:t>
      </w:r>
      <w:r>
        <w:t xml:space="preserve"> </w:t>
      </w:r>
      <w:r w:rsidR="00845C1D">
        <w:t>Managing individual performance</w:t>
      </w:r>
    </w:p>
    <w:p w14:paraId="184AE357" w14:textId="56FA2873" w:rsidR="00B30B0A" w:rsidRDefault="006A2980" w:rsidP="006A2980">
      <w:r>
        <w:t xml:space="preserve">One of </w:t>
      </w:r>
      <w:r w:rsidR="00537D56">
        <w:t>Liam</w:t>
      </w:r>
      <w:r>
        <w:t xml:space="preserve">’s actions from the recent operational plan review meetings was to conduct an official performance review for Darren, who has been working for MPower108 for three months. </w:t>
      </w:r>
    </w:p>
    <w:p w14:paraId="56924FCC" w14:textId="2E4C0C73" w:rsidR="006A2980" w:rsidRPr="00845C1D" w:rsidRDefault="00537D56" w:rsidP="006A2980">
      <w:r>
        <w:t>Following a briefing from Amie, Liam</w:t>
      </w:r>
      <w:r w:rsidR="006A2980">
        <w:t xml:space="preserve"> arranges a meeting with Darren, during which they discuss his performance. </w:t>
      </w:r>
      <w:r>
        <w:t>Liam</w:t>
      </w:r>
      <w:r w:rsidR="006A2980">
        <w:t xml:space="preserve"> wants to know if Darren is enjoying his work and his team, and to find out areas requiring improvement so they can both plan to address them.</w:t>
      </w:r>
      <w:r w:rsidR="00845C1D">
        <w:t xml:space="preserve"> </w:t>
      </w:r>
      <w:r>
        <w:t>H</w:t>
      </w:r>
      <w:r w:rsidR="00845C1D">
        <w:t xml:space="preserve">e reviews the </w:t>
      </w:r>
      <w:r w:rsidR="00845C1D">
        <w:rPr>
          <w:i/>
        </w:rPr>
        <w:t>MPower108 Employee performance management policy and procedure</w:t>
      </w:r>
      <w:r w:rsidR="00845C1D">
        <w:t xml:space="preserve"> before meeting with Darren.</w:t>
      </w:r>
    </w:p>
    <w:p w14:paraId="57F67461" w14:textId="1C15CBBA" w:rsidR="006A2980" w:rsidRDefault="006A2980" w:rsidP="006A2980">
      <w:r>
        <w:t xml:space="preserve">Darren admits he is still finding his place in the team. He is used to working on his own </w:t>
      </w:r>
      <w:r w:rsidR="008821D4">
        <w:t>and it’s difficult for him to ask for help or accommodate team members. He cares a great deal about his clients, is empathetic, and wants to provide them with the best personalised service. In his previous role he worked in a different area of disability services and struggles in knowing who to use in MPower108’s large referral network for his clients, and when.</w:t>
      </w:r>
    </w:p>
    <w:p w14:paraId="0B356049" w14:textId="36865CF0" w:rsidR="008821D4" w:rsidRDefault="00537D56" w:rsidP="006A2980">
      <w:r>
        <w:t xml:space="preserve">Liam knows </w:t>
      </w:r>
      <w:r w:rsidR="008821D4">
        <w:t xml:space="preserve">Amie is still learning about local referral networks herself. Could </w:t>
      </w:r>
      <w:r>
        <w:t>Liam</w:t>
      </w:r>
      <w:r w:rsidR="008821D4">
        <w:t xml:space="preserve"> ask another experienced Worker in the team to coach Darren? How will this help Darren to feel more accepting of the team, and his part in it?</w:t>
      </w:r>
      <w:r w:rsidR="00845C1D">
        <w:t xml:space="preserve"> How will Amie </w:t>
      </w:r>
      <w:r>
        <w:t xml:space="preserve">and Liam </w:t>
      </w:r>
      <w:r w:rsidR="00845C1D">
        <w:t>monitor Darren’s progress?</w:t>
      </w:r>
    </w:p>
    <w:sectPr w:rsidR="008821D4" w:rsidSect="00A41249">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95D01" w14:textId="77777777" w:rsidR="00660988" w:rsidRDefault="00660988" w:rsidP="00F1359C">
      <w:pPr>
        <w:spacing w:before="0" w:after="0" w:line="240" w:lineRule="auto"/>
      </w:pPr>
      <w:r>
        <w:separator/>
      </w:r>
    </w:p>
  </w:endnote>
  <w:endnote w:type="continuationSeparator" w:id="0">
    <w:p w14:paraId="56112417" w14:textId="77777777" w:rsidR="00660988" w:rsidRDefault="0066098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6748E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EE2ED" w14:textId="77777777" w:rsidR="00660988" w:rsidRDefault="00660988" w:rsidP="00F1359C">
      <w:pPr>
        <w:spacing w:before="0" w:after="0" w:line="240" w:lineRule="auto"/>
      </w:pPr>
      <w:r>
        <w:separator/>
      </w:r>
    </w:p>
  </w:footnote>
  <w:footnote w:type="continuationSeparator" w:id="0">
    <w:p w14:paraId="35E0E7DF" w14:textId="77777777" w:rsidR="00660988" w:rsidRDefault="0066098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012E37"/>
    <w:multiLevelType w:val="hybridMultilevel"/>
    <w:tmpl w:val="419432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9"/>
  </w:num>
  <w:num w:numId="5">
    <w:abstractNumId w:val="15"/>
  </w:num>
  <w:num w:numId="6">
    <w:abstractNumId w:val="11"/>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4"/>
  </w:num>
  <w:num w:numId="11">
    <w:abstractNumId w:val="17"/>
  </w:num>
  <w:num w:numId="12">
    <w:abstractNumId w:val="12"/>
  </w:num>
  <w:num w:numId="13">
    <w:abstractNumId w:val="10"/>
  </w:num>
  <w:num w:numId="14">
    <w:abstractNumId w:val="16"/>
  </w:num>
  <w:num w:numId="15">
    <w:abstractNumId w:val="6"/>
  </w:num>
  <w:num w:numId="16">
    <w:abstractNumId w:val="18"/>
  </w:num>
  <w:num w:numId="17">
    <w:abstractNumId w:val="2"/>
  </w:num>
  <w:num w:numId="18">
    <w:abstractNumId w:val="7"/>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64AD"/>
    <w:rsid w:val="000474B9"/>
    <w:rsid w:val="000601E4"/>
    <w:rsid w:val="0007017C"/>
    <w:rsid w:val="0007061A"/>
    <w:rsid w:val="00070707"/>
    <w:rsid w:val="00072D46"/>
    <w:rsid w:val="00081617"/>
    <w:rsid w:val="0008175D"/>
    <w:rsid w:val="00083623"/>
    <w:rsid w:val="00085B61"/>
    <w:rsid w:val="00086B4D"/>
    <w:rsid w:val="00086C99"/>
    <w:rsid w:val="0009683C"/>
    <w:rsid w:val="000A06EB"/>
    <w:rsid w:val="000A56CF"/>
    <w:rsid w:val="000A5B57"/>
    <w:rsid w:val="000B098F"/>
    <w:rsid w:val="000B158B"/>
    <w:rsid w:val="000B3CCC"/>
    <w:rsid w:val="000C024D"/>
    <w:rsid w:val="000C1C6E"/>
    <w:rsid w:val="000C1D10"/>
    <w:rsid w:val="000E2301"/>
    <w:rsid w:val="000E53A8"/>
    <w:rsid w:val="000F2735"/>
    <w:rsid w:val="000F5E28"/>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7597E"/>
    <w:rsid w:val="00186778"/>
    <w:rsid w:val="00194604"/>
    <w:rsid w:val="00196118"/>
    <w:rsid w:val="00196373"/>
    <w:rsid w:val="001A0287"/>
    <w:rsid w:val="001A1B4A"/>
    <w:rsid w:val="001A64C3"/>
    <w:rsid w:val="001A7567"/>
    <w:rsid w:val="001B43E4"/>
    <w:rsid w:val="001D19BA"/>
    <w:rsid w:val="001D22CD"/>
    <w:rsid w:val="001E1336"/>
    <w:rsid w:val="001E5ADA"/>
    <w:rsid w:val="001F2103"/>
    <w:rsid w:val="00202196"/>
    <w:rsid w:val="002064C8"/>
    <w:rsid w:val="002300A8"/>
    <w:rsid w:val="00232F16"/>
    <w:rsid w:val="00234AC2"/>
    <w:rsid w:val="00240883"/>
    <w:rsid w:val="002458AA"/>
    <w:rsid w:val="00245E47"/>
    <w:rsid w:val="002636A8"/>
    <w:rsid w:val="00266BDA"/>
    <w:rsid w:val="002760A1"/>
    <w:rsid w:val="0028694D"/>
    <w:rsid w:val="00286FA1"/>
    <w:rsid w:val="002A0D28"/>
    <w:rsid w:val="002A5233"/>
    <w:rsid w:val="002A5C53"/>
    <w:rsid w:val="002A7D22"/>
    <w:rsid w:val="002B4315"/>
    <w:rsid w:val="002B795B"/>
    <w:rsid w:val="002C07F5"/>
    <w:rsid w:val="002C4863"/>
    <w:rsid w:val="002C6078"/>
    <w:rsid w:val="002D00AB"/>
    <w:rsid w:val="002D168E"/>
    <w:rsid w:val="002D3549"/>
    <w:rsid w:val="002E78D7"/>
    <w:rsid w:val="00310ABF"/>
    <w:rsid w:val="003139BB"/>
    <w:rsid w:val="00335A56"/>
    <w:rsid w:val="00340671"/>
    <w:rsid w:val="0034550F"/>
    <w:rsid w:val="00351EDF"/>
    <w:rsid w:val="00353337"/>
    <w:rsid w:val="003546E2"/>
    <w:rsid w:val="003560D9"/>
    <w:rsid w:val="00361665"/>
    <w:rsid w:val="00371CC6"/>
    <w:rsid w:val="00383F3C"/>
    <w:rsid w:val="0038532D"/>
    <w:rsid w:val="00385752"/>
    <w:rsid w:val="0039288C"/>
    <w:rsid w:val="003C06EA"/>
    <w:rsid w:val="003C4C45"/>
    <w:rsid w:val="003C5D00"/>
    <w:rsid w:val="003D22EA"/>
    <w:rsid w:val="003D6368"/>
    <w:rsid w:val="003D7CCD"/>
    <w:rsid w:val="003E0188"/>
    <w:rsid w:val="003E4297"/>
    <w:rsid w:val="003F36BD"/>
    <w:rsid w:val="00403BB1"/>
    <w:rsid w:val="00405B4A"/>
    <w:rsid w:val="00406468"/>
    <w:rsid w:val="00407A2A"/>
    <w:rsid w:val="00407EB6"/>
    <w:rsid w:val="00427F5A"/>
    <w:rsid w:val="00432DFC"/>
    <w:rsid w:val="004345C8"/>
    <w:rsid w:val="00437752"/>
    <w:rsid w:val="00447246"/>
    <w:rsid w:val="00447B26"/>
    <w:rsid w:val="00447C17"/>
    <w:rsid w:val="00462334"/>
    <w:rsid w:val="0046323B"/>
    <w:rsid w:val="004646E5"/>
    <w:rsid w:val="004739F1"/>
    <w:rsid w:val="00481165"/>
    <w:rsid w:val="0048484F"/>
    <w:rsid w:val="004876ED"/>
    <w:rsid w:val="004A09A8"/>
    <w:rsid w:val="004B00A6"/>
    <w:rsid w:val="004B04F6"/>
    <w:rsid w:val="004B2E61"/>
    <w:rsid w:val="004B7671"/>
    <w:rsid w:val="004C12EE"/>
    <w:rsid w:val="004C3B5C"/>
    <w:rsid w:val="004D17B0"/>
    <w:rsid w:val="004E1B80"/>
    <w:rsid w:val="004F4884"/>
    <w:rsid w:val="004F61ED"/>
    <w:rsid w:val="004F795E"/>
    <w:rsid w:val="00501997"/>
    <w:rsid w:val="00510BBC"/>
    <w:rsid w:val="00522D54"/>
    <w:rsid w:val="005316D9"/>
    <w:rsid w:val="00533B81"/>
    <w:rsid w:val="0053549A"/>
    <w:rsid w:val="00537D56"/>
    <w:rsid w:val="005447BD"/>
    <w:rsid w:val="0055236C"/>
    <w:rsid w:val="00553FFF"/>
    <w:rsid w:val="00563796"/>
    <w:rsid w:val="00581D95"/>
    <w:rsid w:val="00584894"/>
    <w:rsid w:val="00586152"/>
    <w:rsid w:val="005865A7"/>
    <w:rsid w:val="00596E23"/>
    <w:rsid w:val="00597838"/>
    <w:rsid w:val="005B06AA"/>
    <w:rsid w:val="005C0497"/>
    <w:rsid w:val="005C60AB"/>
    <w:rsid w:val="005E35FA"/>
    <w:rsid w:val="005E6C19"/>
    <w:rsid w:val="005F6F43"/>
    <w:rsid w:val="005F7397"/>
    <w:rsid w:val="00604BAB"/>
    <w:rsid w:val="00604F82"/>
    <w:rsid w:val="0061097B"/>
    <w:rsid w:val="00610B98"/>
    <w:rsid w:val="00610C9A"/>
    <w:rsid w:val="00615C43"/>
    <w:rsid w:val="00627025"/>
    <w:rsid w:val="00636463"/>
    <w:rsid w:val="00636C12"/>
    <w:rsid w:val="006434F1"/>
    <w:rsid w:val="0064364A"/>
    <w:rsid w:val="00657A57"/>
    <w:rsid w:val="00660988"/>
    <w:rsid w:val="00664E2A"/>
    <w:rsid w:val="00673EED"/>
    <w:rsid w:val="0069523E"/>
    <w:rsid w:val="00696EEE"/>
    <w:rsid w:val="006A1CF9"/>
    <w:rsid w:val="006A2980"/>
    <w:rsid w:val="006A4736"/>
    <w:rsid w:val="006A7C3E"/>
    <w:rsid w:val="006B0410"/>
    <w:rsid w:val="006B55A6"/>
    <w:rsid w:val="006B7277"/>
    <w:rsid w:val="006C1496"/>
    <w:rsid w:val="006C2DA3"/>
    <w:rsid w:val="006C711A"/>
    <w:rsid w:val="006C7465"/>
    <w:rsid w:val="006D0391"/>
    <w:rsid w:val="006D1CC5"/>
    <w:rsid w:val="006E0B50"/>
    <w:rsid w:val="006E2F75"/>
    <w:rsid w:val="006E3642"/>
    <w:rsid w:val="006F018D"/>
    <w:rsid w:val="006F2DB3"/>
    <w:rsid w:val="00710A01"/>
    <w:rsid w:val="00724660"/>
    <w:rsid w:val="00732DF6"/>
    <w:rsid w:val="0073433D"/>
    <w:rsid w:val="00734ECA"/>
    <w:rsid w:val="00736AD7"/>
    <w:rsid w:val="00741502"/>
    <w:rsid w:val="00747A64"/>
    <w:rsid w:val="00767732"/>
    <w:rsid w:val="00777798"/>
    <w:rsid w:val="007813D3"/>
    <w:rsid w:val="007921D6"/>
    <w:rsid w:val="00797B9B"/>
    <w:rsid w:val="007A0883"/>
    <w:rsid w:val="007A4B14"/>
    <w:rsid w:val="007B0E99"/>
    <w:rsid w:val="007B49F4"/>
    <w:rsid w:val="007C0213"/>
    <w:rsid w:val="007C593C"/>
    <w:rsid w:val="007C5A41"/>
    <w:rsid w:val="007C6921"/>
    <w:rsid w:val="007C73EA"/>
    <w:rsid w:val="007C7945"/>
    <w:rsid w:val="007D0B18"/>
    <w:rsid w:val="007D430E"/>
    <w:rsid w:val="007E4A71"/>
    <w:rsid w:val="007F6E5C"/>
    <w:rsid w:val="008005C6"/>
    <w:rsid w:val="00804A99"/>
    <w:rsid w:val="00807311"/>
    <w:rsid w:val="008104BA"/>
    <w:rsid w:val="0081119D"/>
    <w:rsid w:val="00817639"/>
    <w:rsid w:val="008229B0"/>
    <w:rsid w:val="00823A65"/>
    <w:rsid w:val="008427B8"/>
    <w:rsid w:val="00845C1D"/>
    <w:rsid w:val="008466AF"/>
    <w:rsid w:val="008550BB"/>
    <w:rsid w:val="0086240F"/>
    <w:rsid w:val="0086497B"/>
    <w:rsid w:val="00871912"/>
    <w:rsid w:val="00876E18"/>
    <w:rsid w:val="008819E4"/>
    <w:rsid w:val="008821D4"/>
    <w:rsid w:val="00883C27"/>
    <w:rsid w:val="008942D6"/>
    <w:rsid w:val="00897145"/>
    <w:rsid w:val="008C3018"/>
    <w:rsid w:val="008C78F3"/>
    <w:rsid w:val="008D46CA"/>
    <w:rsid w:val="008D6AD5"/>
    <w:rsid w:val="008F3D22"/>
    <w:rsid w:val="008F5272"/>
    <w:rsid w:val="008F6A5F"/>
    <w:rsid w:val="00901232"/>
    <w:rsid w:val="00906D83"/>
    <w:rsid w:val="00917056"/>
    <w:rsid w:val="0092255F"/>
    <w:rsid w:val="009333D9"/>
    <w:rsid w:val="00935B88"/>
    <w:rsid w:val="00942380"/>
    <w:rsid w:val="00944235"/>
    <w:rsid w:val="00947D01"/>
    <w:rsid w:val="00953E2B"/>
    <w:rsid w:val="00977FE7"/>
    <w:rsid w:val="009877FF"/>
    <w:rsid w:val="009923B1"/>
    <w:rsid w:val="0099279B"/>
    <w:rsid w:val="009965DF"/>
    <w:rsid w:val="009A7D5E"/>
    <w:rsid w:val="009B3032"/>
    <w:rsid w:val="009E1E04"/>
    <w:rsid w:val="009E501E"/>
    <w:rsid w:val="009F29E6"/>
    <w:rsid w:val="00A03156"/>
    <w:rsid w:val="00A03AFC"/>
    <w:rsid w:val="00A07603"/>
    <w:rsid w:val="00A13315"/>
    <w:rsid w:val="00A220EE"/>
    <w:rsid w:val="00A236A1"/>
    <w:rsid w:val="00A30062"/>
    <w:rsid w:val="00A41249"/>
    <w:rsid w:val="00A43859"/>
    <w:rsid w:val="00A45360"/>
    <w:rsid w:val="00A47B98"/>
    <w:rsid w:val="00A51E59"/>
    <w:rsid w:val="00A51E83"/>
    <w:rsid w:val="00A52895"/>
    <w:rsid w:val="00A65DC4"/>
    <w:rsid w:val="00A774CF"/>
    <w:rsid w:val="00AA7862"/>
    <w:rsid w:val="00AB52B6"/>
    <w:rsid w:val="00AC3D36"/>
    <w:rsid w:val="00AC3ED5"/>
    <w:rsid w:val="00AC5FFB"/>
    <w:rsid w:val="00AD40E9"/>
    <w:rsid w:val="00AD4787"/>
    <w:rsid w:val="00AE3A52"/>
    <w:rsid w:val="00AE5B9B"/>
    <w:rsid w:val="00B01B91"/>
    <w:rsid w:val="00B02416"/>
    <w:rsid w:val="00B02DF9"/>
    <w:rsid w:val="00B04C49"/>
    <w:rsid w:val="00B1166F"/>
    <w:rsid w:val="00B21AA4"/>
    <w:rsid w:val="00B223A6"/>
    <w:rsid w:val="00B24BBF"/>
    <w:rsid w:val="00B3014C"/>
    <w:rsid w:val="00B30B0A"/>
    <w:rsid w:val="00B406E1"/>
    <w:rsid w:val="00B40C24"/>
    <w:rsid w:val="00B40CE9"/>
    <w:rsid w:val="00B47640"/>
    <w:rsid w:val="00B506B5"/>
    <w:rsid w:val="00B51FE3"/>
    <w:rsid w:val="00B5252C"/>
    <w:rsid w:val="00B6058D"/>
    <w:rsid w:val="00B60F80"/>
    <w:rsid w:val="00B64624"/>
    <w:rsid w:val="00B66A0C"/>
    <w:rsid w:val="00B77F47"/>
    <w:rsid w:val="00B854D8"/>
    <w:rsid w:val="00B85832"/>
    <w:rsid w:val="00B868B9"/>
    <w:rsid w:val="00B92D0A"/>
    <w:rsid w:val="00B92EB5"/>
    <w:rsid w:val="00B93BD3"/>
    <w:rsid w:val="00B95CA3"/>
    <w:rsid w:val="00BA79FD"/>
    <w:rsid w:val="00BB279B"/>
    <w:rsid w:val="00BB3A92"/>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5E60"/>
    <w:rsid w:val="00C2690E"/>
    <w:rsid w:val="00C3046F"/>
    <w:rsid w:val="00C410CE"/>
    <w:rsid w:val="00C44801"/>
    <w:rsid w:val="00C47203"/>
    <w:rsid w:val="00C51B20"/>
    <w:rsid w:val="00C51F1C"/>
    <w:rsid w:val="00C52BAB"/>
    <w:rsid w:val="00C546D0"/>
    <w:rsid w:val="00C57384"/>
    <w:rsid w:val="00C57CFC"/>
    <w:rsid w:val="00C655C5"/>
    <w:rsid w:val="00C66586"/>
    <w:rsid w:val="00C67567"/>
    <w:rsid w:val="00C67976"/>
    <w:rsid w:val="00C7536D"/>
    <w:rsid w:val="00C81C1C"/>
    <w:rsid w:val="00C87471"/>
    <w:rsid w:val="00C93F22"/>
    <w:rsid w:val="00CA3415"/>
    <w:rsid w:val="00CA51E8"/>
    <w:rsid w:val="00CB39F2"/>
    <w:rsid w:val="00CB4ED2"/>
    <w:rsid w:val="00CB4F11"/>
    <w:rsid w:val="00CC0EF1"/>
    <w:rsid w:val="00CC6398"/>
    <w:rsid w:val="00CC7EE9"/>
    <w:rsid w:val="00CD5FE7"/>
    <w:rsid w:val="00CD62F2"/>
    <w:rsid w:val="00CD7E47"/>
    <w:rsid w:val="00CE3BA3"/>
    <w:rsid w:val="00CF09D9"/>
    <w:rsid w:val="00CF491F"/>
    <w:rsid w:val="00D06D57"/>
    <w:rsid w:val="00D120D7"/>
    <w:rsid w:val="00D156C0"/>
    <w:rsid w:val="00D305E9"/>
    <w:rsid w:val="00D3700F"/>
    <w:rsid w:val="00D447D6"/>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2C2"/>
    <w:rsid w:val="00E13FAB"/>
    <w:rsid w:val="00E20C88"/>
    <w:rsid w:val="00E23194"/>
    <w:rsid w:val="00E249C8"/>
    <w:rsid w:val="00E261D0"/>
    <w:rsid w:val="00E36C88"/>
    <w:rsid w:val="00E57203"/>
    <w:rsid w:val="00E72507"/>
    <w:rsid w:val="00E82F1D"/>
    <w:rsid w:val="00E84856"/>
    <w:rsid w:val="00E93C7D"/>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 w:val="625D5099"/>
    <w:rsid w:val="6E1C92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character" w:customStyle="1" w:styleId="normaltextrun">
    <w:name w:val="normaltextrun"/>
    <w:basedOn w:val="DefaultParagraphFont"/>
    <w:rsid w:val="00405B4A"/>
  </w:style>
  <w:style w:type="character" w:customStyle="1" w:styleId="eop">
    <w:name w:val="eop"/>
    <w:basedOn w:val="DefaultParagraphFont"/>
    <w:rsid w:val="00405B4A"/>
  </w:style>
  <w:style w:type="paragraph" w:customStyle="1" w:styleId="BasicParagraph">
    <w:name w:val="[Basic Paragraph]"/>
    <w:basedOn w:val="Normal"/>
    <w:uiPriority w:val="99"/>
    <w:rsid w:val="00A4124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965BB-7C5A-4D40-BDA6-84B7B0EB0747}"/>
</file>

<file path=customXml/itemProps2.xml><?xml version="1.0" encoding="utf-8"?>
<ds:datastoreItem xmlns:ds="http://schemas.openxmlformats.org/officeDocument/2006/customXml" ds:itemID="{56EF6EF5-B40A-4119-AA0B-52BCF2DCF89D}">
  <ds:schemaRefs>
    <ds:schemaRef ds:uri="http://schemas.microsoft.com/sharepoint/v3/contenttype/forms"/>
  </ds:schemaRefs>
</ds:datastoreItem>
</file>

<file path=customXml/itemProps3.xml><?xml version="1.0" encoding="utf-8"?>
<ds:datastoreItem xmlns:ds="http://schemas.openxmlformats.org/officeDocument/2006/customXml" ds:itemID="{1A18A8B8-75BC-47F3-B324-A85D44BB783F}">
  <ds:schemaRefs>
    <ds:schemaRef ds:uri="23712732-1a11-42b5-ab16-3cafd502a338"/>
    <ds:schemaRef ds:uri="http://purl.org/dc/terms/"/>
    <ds:schemaRef ds:uri="8d123187-21fe-47d9-bb38-a24fa2382a13"/>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37748BE2-80D7-481D-8298-33112DCAF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106</TotalTime>
  <Pages>5</Pages>
  <Words>1985</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14</cp:revision>
  <dcterms:created xsi:type="dcterms:W3CDTF">2022-05-26T06:08:00Z</dcterms:created>
  <dcterms:modified xsi:type="dcterms:W3CDTF">2023-07-07T04:03:00Z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